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437F7" w14:textId="77777777" w:rsidR="005E6D72" w:rsidRDefault="005E6D72" w:rsidP="005E6D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KILLINGWORTH</w:t>
      </w:r>
      <w:r>
        <w:rPr>
          <w:rFonts w:cs="Times New Roman"/>
          <w:szCs w:val="24"/>
        </w:rPr>
        <w:t xml:space="preserve">       (fl.1441)</w:t>
      </w:r>
    </w:p>
    <w:p w14:paraId="14D3E490" w14:textId="5FB61AF6" w:rsidR="005E6D72" w:rsidRDefault="005E6D72" w:rsidP="005E6D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1FF41605" w14:textId="77777777" w:rsidR="005E6D72" w:rsidRDefault="005E6D72" w:rsidP="005E6D72">
      <w:pPr>
        <w:pStyle w:val="NoSpacing"/>
        <w:rPr>
          <w:rFonts w:cs="Times New Roman"/>
          <w:szCs w:val="24"/>
        </w:rPr>
      </w:pPr>
    </w:p>
    <w:p w14:paraId="71FD9003" w14:textId="77777777" w:rsidR="005E6D72" w:rsidRDefault="005E6D72" w:rsidP="005E6D72">
      <w:pPr>
        <w:pStyle w:val="NoSpacing"/>
        <w:rPr>
          <w:rFonts w:cs="Times New Roman"/>
          <w:szCs w:val="24"/>
        </w:rPr>
      </w:pPr>
    </w:p>
    <w:p w14:paraId="278AA6E5" w14:textId="77777777" w:rsidR="005E6D72" w:rsidRDefault="005E6D72" w:rsidP="005E6D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1441</w:t>
      </w:r>
      <w:r>
        <w:rPr>
          <w:rFonts w:cs="Times New Roman"/>
          <w:szCs w:val="24"/>
        </w:rPr>
        <w:tab/>
        <w:t>Proctor.</w:t>
      </w:r>
    </w:p>
    <w:p w14:paraId="0D3176F0" w14:textId="77777777" w:rsidR="005E6D72" w:rsidRDefault="005E6D72" w:rsidP="005E6D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("Oxford Honours 1220 – 1896" pub. The Clarendon Press 1894 p.144)</w:t>
      </w:r>
    </w:p>
    <w:p w14:paraId="3DAC7D33" w14:textId="77777777" w:rsidR="005E6D72" w:rsidRDefault="005E6D72" w:rsidP="005E6D72">
      <w:pPr>
        <w:pStyle w:val="NoSpacing"/>
        <w:rPr>
          <w:rFonts w:cs="Times New Roman"/>
          <w:szCs w:val="24"/>
        </w:rPr>
      </w:pPr>
    </w:p>
    <w:p w14:paraId="1D4BE738" w14:textId="77777777" w:rsidR="005E6D72" w:rsidRDefault="005E6D72" w:rsidP="005E6D72">
      <w:pPr>
        <w:pStyle w:val="NoSpacing"/>
        <w:rPr>
          <w:rFonts w:cs="Times New Roman"/>
          <w:szCs w:val="24"/>
        </w:rPr>
      </w:pPr>
    </w:p>
    <w:p w14:paraId="03F21315" w14:textId="77777777" w:rsidR="005E6D72" w:rsidRDefault="005E6D72" w:rsidP="005E6D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583D06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C27DE" w14:textId="77777777" w:rsidR="005E6D72" w:rsidRDefault="005E6D72" w:rsidP="009139A6">
      <w:r>
        <w:separator/>
      </w:r>
    </w:p>
  </w:endnote>
  <w:endnote w:type="continuationSeparator" w:id="0">
    <w:p w14:paraId="0B131F6C" w14:textId="77777777" w:rsidR="005E6D72" w:rsidRDefault="005E6D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878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0BA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C9A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6FF3D" w14:textId="77777777" w:rsidR="005E6D72" w:rsidRDefault="005E6D72" w:rsidP="009139A6">
      <w:r>
        <w:separator/>
      </w:r>
    </w:p>
  </w:footnote>
  <w:footnote w:type="continuationSeparator" w:id="0">
    <w:p w14:paraId="0BD09E74" w14:textId="77777777" w:rsidR="005E6D72" w:rsidRDefault="005E6D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5F9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D3F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4A6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72"/>
    <w:rsid w:val="000666E0"/>
    <w:rsid w:val="000E70C0"/>
    <w:rsid w:val="002510B7"/>
    <w:rsid w:val="00270799"/>
    <w:rsid w:val="005C130B"/>
    <w:rsid w:val="005E6D72"/>
    <w:rsid w:val="00625C2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4E639"/>
  <w15:chartTrackingRefBased/>
  <w15:docId w15:val="{9C1C7996-8389-4B61-B7FE-2B93FE83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2024-11-29T20:19:00Z</dcterms:created>
  <dcterms:modified xsi:type="dcterms:W3CDTF">2024-11-29T20:20:00Z</dcterms:modified>
</cp:coreProperties>
</file>